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Dunbartonshire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Dunbartonshire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Dunbartonshire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Dunbartonshire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Dunbartonshire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Dunbartonshire are estimated to have a score of 1-2 on the PGSI (low-risk gambling), whilst </w:t>
      </w:r>
      <w:r w:rsidRPr="00773DF7">
        <w:rPr>
          <w:rFonts w:ascii="Libre Franklin Light" w:hAnsi="Libre Franklin Light" w:cs="Calibri Light"/>
          <w:b/>
          <w:bCs/>
          <w:color w:val="C45911" w:themeColor="accent2" w:themeShade="BF"/>
        </w:rPr>
        <w:t xml:space="preserve">1.9%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51.8% </w:t>
      </w:r>
      <w:r w:rsidRPr="004747BF">
        <w:rPr>
          <w:rFonts w:ascii="Libre Franklin Light" w:eastAsia="Times New Roman" w:hAnsi="Libre Franklin Light" w:cs="Calibri Light"/>
        </w:rPr>
        <w:t xml:space="preserve">of those respondents classified as PGSI 8+ in West Dunbartonshire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Dunbartonshire is estimated to be </w:t>
      </w:r>
      <w:r w:rsidRPr="00773DF7">
        <w:rPr>
          <w:rFonts w:ascii="Libre Franklin Light" w:eastAsia="Times New Roman" w:hAnsi="Libre Franklin Light" w:cs="Calibri Light"/>
          <w:b/>
          <w:bCs/>
          <w:color w:val="C45911" w:themeColor="accent2" w:themeShade="BF"/>
        </w:rPr>
        <w:t xml:space="preserve">£3,415,255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Dunbartonshire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Dunbartonshire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Dunbar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Dunbartonshire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Dunbar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Dunbartonshire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Dunbartonshire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Dunbar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Dunbartonshire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Dunbartonshire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Dunbartonshire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92.8%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Dunbartonshire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Dunbartonshire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Dunbartonshire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£3,415,255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Dunbartonshire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£55,629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£1,150,437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£82,413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£23,179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£42,494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£2,061,103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£3,415,255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Dunbartonshire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Dunbartonshire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Dunbartonshire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Dunbartonshire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Dunbartonshire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Dunbartonshire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Dunbartonshire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Dunbartonshire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0101FBB-45FD-487A-B752-0B895FFDE74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